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0BFAD" w14:textId="77777777" w:rsidR="00F93872" w:rsidRDefault="00F93872" w:rsidP="00F938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BURGES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fl.1493)</w:t>
      </w:r>
    </w:p>
    <w:p w14:paraId="05A63681" w14:textId="77777777" w:rsidR="00F93872" w:rsidRDefault="00F93872" w:rsidP="00F938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formerly of Leicester. Carpenter.</w:t>
      </w:r>
    </w:p>
    <w:p w14:paraId="5485A07E" w14:textId="77777777" w:rsidR="00F93872" w:rsidRDefault="00F93872" w:rsidP="00F938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6AF35E" w14:textId="77777777" w:rsidR="00F93872" w:rsidRDefault="00F93872" w:rsidP="00F938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071EB7" w14:textId="77777777" w:rsidR="00F93872" w:rsidRDefault="00F93872" w:rsidP="00F938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Alianor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daughter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Selfeld</w:t>
      </w:r>
      <w:proofErr w:type="spellEnd"/>
      <w:r>
        <w:rPr>
          <w:rFonts w:ascii="Times New Roman" w:hAnsi="Times New Roman" w:cs="Times New Roman"/>
          <w:sz w:val="24"/>
          <w:szCs w:val="24"/>
        </w:rPr>
        <w:t>, late of Woodend, Walsall.</w:t>
      </w:r>
    </w:p>
    <w:p w14:paraId="1332037D" w14:textId="77777777" w:rsidR="00F93872" w:rsidRDefault="00F93872" w:rsidP="00F938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(T.N.A. ref. 276/81)</w:t>
      </w:r>
    </w:p>
    <w:p w14:paraId="00BC7DF3" w14:textId="77777777" w:rsidR="00F93872" w:rsidRDefault="00F93872" w:rsidP="00F938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3874D8" w14:textId="77777777" w:rsidR="00F93872" w:rsidRDefault="00F93872" w:rsidP="00F938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E76AB2" w14:textId="77777777" w:rsidR="00F93872" w:rsidRDefault="00F93872" w:rsidP="00F938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Sep.1493</w:t>
      </w:r>
      <w:r>
        <w:rPr>
          <w:rFonts w:ascii="Times New Roman" w:hAnsi="Times New Roman" w:cs="Times New Roman"/>
          <w:sz w:val="24"/>
          <w:szCs w:val="24"/>
        </w:rPr>
        <w:tab/>
        <w:t xml:space="preserve">They quitclaimed a tenement in Woodend, and a meadow, a </w:t>
      </w:r>
      <w:proofErr w:type="gramStart"/>
      <w:r>
        <w:rPr>
          <w:rFonts w:ascii="Times New Roman" w:hAnsi="Times New Roman" w:cs="Times New Roman"/>
          <w:sz w:val="24"/>
          <w:szCs w:val="24"/>
        </w:rPr>
        <w:t>moor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pastures</w:t>
      </w:r>
    </w:p>
    <w:p w14:paraId="42F50701" w14:textId="77777777" w:rsidR="00F93872" w:rsidRDefault="00F93872" w:rsidP="00F938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to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Colmen</w:t>
      </w:r>
      <w:proofErr w:type="spellEnd"/>
      <w:r>
        <w:rPr>
          <w:rFonts w:ascii="Times New Roman" w:hAnsi="Times New Roman" w:cs="Times New Roman"/>
          <w:sz w:val="24"/>
          <w:szCs w:val="24"/>
        </w:rPr>
        <w:t>, chaplain in the church of All Saints, Walsall(q.v.).   (ibid.)</w:t>
      </w:r>
    </w:p>
    <w:p w14:paraId="4D1A911F" w14:textId="77777777" w:rsidR="00F93872" w:rsidRDefault="00F93872" w:rsidP="00F938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3E3159" w14:textId="77777777" w:rsidR="00F93872" w:rsidRDefault="00F93872" w:rsidP="00F938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F7EA10" w14:textId="77777777" w:rsidR="00F93872" w:rsidRDefault="00F93872" w:rsidP="00F938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2022</w:t>
      </w:r>
    </w:p>
    <w:p w14:paraId="0AC81B5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5AEA8" w14:textId="77777777" w:rsidR="00F93872" w:rsidRDefault="00F93872" w:rsidP="009139A6">
      <w:r>
        <w:separator/>
      </w:r>
    </w:p>
  </w:endnote>
  <w:endnote w:type="continuationSeparator" w:id="0">
    <w:p w14:paraId="08888502" w14:textId="77777777" w:rsidR="00F93872" w:rsidRDefault="00F938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35EB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5CC5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3028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DAA81" w14:textId="77777777" w:rsidR="00F93872" w:rsidRDefault="00F93872" w:rsidP="009139A6">
      <w:r>
        <w:separator/>
      </w:r>
    </w:p>
  </w:footnote>
  <w:footnote w:type="continuationSeparator" w:id="0">
    <w:p w14:paraId="48F9F9F9" w14:textId="77777777" w:rsidR="00F93872" w:rsidRDefault="00F938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307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3B6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E99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87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9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4EE4F"/>
  <w15:chartTrackingRefBased/>
  <w15:docId w15:val="{3A5CA3C7-DFEA-4DB9-9357-7052B08DA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2022-03-10T20:58:00Z</dcterms:created>
  <dcterms:modified xsi:type="dcterms:W3CDTF">2022-03-10T20:58:00Z</dcterms:modified>
</cp:coreProperties>
</file>